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553998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A30E0C">
              <w:tab/>
            </w:r>
            <w:r w:rsidR="006B591F">
              <w:tab/>
            </w:r>
            <w:r w:rsidR="006B591F">
              <w:tab/>
            </w:r>
            <w:r w:rsidR="009A7EC0" w:rsidRPr="009B790A">
              <w:rPr>
                <w:b/>
              </w:rPr>
              <w:t>„</w:t>
            </w:r>
            <w:r w:rsidR="00553998" w:rsidRPr="00553998">
              <w:rPr>
                <w:b/>
              </w:rPr>
              <w:t>II.</w:t>
            </w:r>
            <w:r w:rsidR="00553998">
              <w:rPr>
                <w:b/>
              </w:rPr>
              <w:t xml:space="preserve"> </w:t>
            </w:r>
            <w:r w:rsidR="00553998" w:rsidRPr="00553998">
              <w:rPr>
                <w:b/>
              </w:rPr>
              <w:t>Ärztinnen und Ärzte sowie Zahnärztinnen und Zahnärzte</w:t>
            </w:r>
            <w:r w:rsidR="00553998">
              <w:rPr>
                <w:b/>
              </w:rPr>
              <w:t>“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087AED">
              <w:rPr>
                <w:b/>
              </w:rPr>
              <w:t xml:space="preserve"> (VKA)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553998" w:rsidTr="00553998">
        <w:tc>
          <w:tcPr>
            <w:tcW w:w="9747" w:type="dxa"/>
            <w:gridSpan w:val="4"/>
            <w:shd w:val="clear" w:color="auto" w:fill="D9D9D9" w:themeFill="background1" w:themeFillShade="D9"/>
          </w:tcPr>
          <w:p w:rsidR="00553998" w:rsidRPr="00553998" w:rsidRDefault="00553998" w:rsidP="00553998">
            <w:pPr>
              <w:spacing w:before="120" w:after="120"/>
              <w:rPr>
                <w:b/>
              </w:rPr>
            </w:pPr>
            <w:r>
              <w:t>1.</w:t>
            </w:r>
            <w:r>
              <w:tab/>
              <w:t>Ärztinnen und Ärzte sowie Zahnärztinnen und Zahnärzte</w:t>
            </w:r>
          </w:p>
        </w:tc>
      </w:tr>
      <w:tr w:rsidR="0001508F" w:rsidTr="00196533">
        <w:tc>
          <w:tcPr>
            <w:tcW w:w="4786" w:type="dxa"/>
          </w:tcPr>
          <w:p w:rsidR="00553998" w:rsidRDefault="00553998" w:rsidP="00553998">
            <w:pPr>
              <w:spacing w:before="120" w:after="120"/>
            </w:pPr>
            <w:r>
              <w:t xml:space="preserve">Ärztinnen und Ärzte sowie </w:t>
            </w:r>
            <w:r>
              <w:br/>
            </w:r>
          </w:p>
          <w:p w:rsidR="00E634D3" w:rsidRDefault="00E634D3" w:rsidP="00553998">
            <w:pPr>
              <w:spacing w:before="120" w:after="120"/>
            </w:pPr>
          </w:p>
          <w:p w:rsidR="00553998" w:rsidRDefault="00553998" w:rsidP="00553998">
            <w:pPr>
              <w:spacing w:before="120" w:after="120"/>
            </w:pPr>
            <w:r>
              <w:t xml:space="preserve">Zahnärztinnen und Zahnärzte </w:t>
            </w:r>
          </w:p>
          <w:p w:rsidR="00013BE5" w:rsidRPr="00B65B9B" w:rsidRDefault="00553998" w:rsidP="00553998">
            <w:pPr>
              <w:spacing w:before="120" w:after="120"/>
            </w:pPr>
            <w:r>
              <w:t>mit entsprechender Tätigkeit.</w:t>
            </w:r>
          </w:p>
        </w:tc>
        <w:tc>
          <w:tcPr>
            <w:tcW w:w="1701" w:type="dxa"/>
          </w:tcPr>
          <w:p w:rsidR="0001508F" w:rsidRDefault="006B591F" w:rsidP="00553998">
            <w:pPr>
              <w:spacing w:before="120" w:after="120"/>
            </w:pPr>
            <w:r>
              <w:t xml:space="preserve">II Fgr. </w:t>
            </w:r>
            <w:r w:rsidR="00553998">
              <w:t>1</w:t>
            </w:r>
            <w:r w:rsidR="00E634D3">
              <w:br/>
            </w:r>
            <w:r w:rsidR="00E634D3">
              <w:t xml:space="preserve">B/L </w:t>
            </w:r>
            <w:proofErr w:type="spellStart"/>
            <w:r w:rsidR="00E634D3">
              <w:t>IIa</w:t>
            </w:r>
            <w:proofErr w:type="spellEnd"/>
            <w:r w:rsidR="00E634D3">
              <w:t xml:space="preserve"> Fgr. 4</w:t>
            </w:r>
            <w:r w:rsidR="00553998">
              <w:br/>
            </w:r>
            <w:r w:rsidR="00553998" w:rsidRPr="00E634D3">
              <w:rPr>
                <w:i/>
                <w:sz w:val="20"/>
                <w:szCs w:val="20"/>
              </w:rPr>
              <w:t>(</w:t>
            </w:r>
            <w:proofErr w:type="spellStart"/>
            <w:r w:rsidR="00553998" w:rsidRPr="00E634D3">
              <w:rPr>
                <w:i/>
                <w:sz w:val="20"/>
                <w:szCs w:val="20"/>
              </w:rPr>
              <w:t>Ib</w:t>
            </w:r>
            <w:proofErr w:type="spellEnd"/>
            <w:r w:rsidR="00553998" w:rsidRPr="00E634D3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E634D3" w:rsidRPr="00E634D3">
              <w:rPr>
                <w:i/>
                <w:sz w:val="20"/>
                <w:szCs w:val="20"/>
              </w:rPr>
              <w:t>Bew</w:t>
            </w:r>
            <w:proofErr w:type="spellEnd"/>
            <w:r w:rsidR="00E634D3" w:rsidRPr="00E634D3">
              <w:rPr>
                <w:i/>
                <w:sz w:val="20"/>
                <w:szCs w:val="20"/>
              </w:rPr>
              <w:t>.</w:t>
            </w:r>
            <w:r w:rsidR="00553998" w:rsidRPr="00E634D3">
              <w:rPr>
                <w:i/>
                <w:sz w:val="20"/>
                <w:szCs w:val="20"/>
              </w:rPr>
              <w:t>)</w:t>
            </w:r>
          </w:p>
          <w:p w:rsidR="00E634D3" w:rsidRPr="00A30E0C" w:rsidRDefault="00553998" w:rsidP="00E634D3">
            <w:pPr>
              <w:spacing w:before="120" w:after="120"/>
            </w:pPr>
            <w:r>
              <w:t>II Fgr. 4</w:t>
            </w:r>
            <w:r>
              <w:br/>
            </w:r>
            <w:r w:rsidR="00E634D3">
              <w:t xml:space="preserve">B/L </w:t>
            </w:r>
            <w:proofErr w:type="spellStart"/>
            <w:r w:rsidR="00E634D3">
              <w:t>IIa</w:t>
            </w:r>
            <w:proofErr w:type="spellEnd"/>
            <w:r w:rsidR="00E634D3">
              <w:t xml:space="preserve"> Fgr. 7</w:t>
            </w:r>
            <w:r w:rsidR="00E634D3">
              <w:br/>
            </w:r>
            <w:r w:rsidR="00E634D3" w:rsidRPr="00E634D3">
              <w:rPr>
                <w:i/>
              </w:rPr>
              <w:t>(</w:t>
            </w:r>
            <w:proofErr w:type="spellStart"/>
            <w:r w:rsidR="00E634D3" w:rsidRPr="00E634D3">
              <w:rPr>
                <w:i/>
              </w:rPr>
              <w:t>Ib</w:t>
            </w:r>
            <w:proofErr w:type="spellEnd"/>
            <w:r w:rsidR="00E634D3" w:rsidRPr="00E634D3">
              <w:rPr>
                <w:i/>
              </w:rPr>
              <w:t xml:space="preserve"> </w:t>
            </w:r>
            <w:proofErr w:type="spellStart"/>
            <w:r w:rsidR="00E634D3">
              <w:rPr>
                <w:i/>
              </w:rPr>
              <w:t>Bew</w:t>
            </w:r>
            <w:proofErr w:type="spellEnd"/>
            <w:r w:rsidR="00E634D3">
              <w:rPr>
                <w:i/>
              </w:rPr>
              <w:t>.</w:t>
            </w:r>
            <w:r w:rsidR="00E634D3" w:rsidRPr="00E634D3">
              <w:rPr>
                <w:i/>
              </w:rPr>
              <w:t>)</w:t>
            </w:r>
          </w:p>
        </w:tc>
        <w:tc>
          <w:tcPr>
            <w:tcW w:w="1701" w:type="dxa"/>
          </w:tcPr>
          <w:p w:rsidR="00C2788B" w:rsidRDefault="006B591F" w:rsidP="00553998">
            <w:pPr>
              <w:spacing w:before="120" w:after="120"/>
            </w:pPr>
            <w:r>
              <w:t>EG 1</w:t>
            </w:r>
            <w:r w:rsidR="00553998">
              <w:t>4</w:t>
            </w:r>
            <w:r w:rsidR="00553998">
              <w:br/>
            </w:r>
          </w:p>
          <w:p w:rsidR="00553998" w:rsidRDefault="00553998" w:rsidP="00553998">
            <w:pPr>
              <w:spacing w:before="120" w:after="120"/>
            </w:pPr>
            <w:r>
              <w:t>EG 14</w:t>
            </w:r>
          </w:p>
        </w:tc>
        <w:tc>
          <w:tcPr>
            <w:tcW w:w="1559" w:type="dxa"/>
            <w:shd w:val="clear" w:color="auto" w:fill="auto"/>
          </w:tcPr>
          <w:p w:rsidR="0001508F" w:rsidRPr="00553998" w:rsidRDefault="006B591F" w:rsidP="008330F7">
            <w:pPr>
              <w:spacing w:before="120" w:after="120"/>
            </w:pPr>
            <w:r w:rsidRPr="00553998">
              <w:t>EG 14</w:t>
            </w:r>
          </w:p>
        </w:tc>
      </w:tr>
      <w:tr w:rsidR="009A7EC0" w:rsidTr="00196533">
        <w:tc>
          <w:tcPr>
            <w:tcW w:w="4786" w:type="dxa"/>
          </w:tcPr>
          <w:p w:rsidR="00553998" w:rsidRDefault="00553998" w:rsidP="00553998">
            <w:pPr>
              <w:tabs>
                <w:tab w:val="left" w:pos="1050"/>
              </w:tabs>
              <w:spacing w:before="120" w:after="120"/>
            </w:pPr>
            <w:r>
              <w:t>Fachärztinnen und Fachärzte sowie</w:t>
            </w:r>
            <w:r>
              <w:br/>
            </w:r>
          </w:p>
          <w:p w:rsidR="00553998" w:rsidRDefault="00553998" w:rsidP="00553998">
            <w:pPr>
              <w:tabs>
                <w:tab w:val="left" w:pos="1050"/>
              </w:tabs>
              <w:spacing w:before="120" w:after="120"/>
            </w:pPr>
            <w:r>
              <w:t xml:space="preserve">Fachzahnärztinnen und Fachzahnärzte </w:t>
            </w:r>
          </w:p>
          <w:p w:rsidR="0001508F" w:rsidRPr="00B65B9B" w:rsidRDefault="00553998" w:rsidP="00553998">
            <w:pPr>
              <w:tabs>
                <w:tab w:val="left" w:pos="1050"/>
              </w:tabs>
              <w:spacing w:before="120" w:after="120"/>
            </w:pPr>
            <w:r>
              <w:t>mit entsprechender Tätigkeit.</w:t>
            </w:r>
          </w:p>
        </w:tc>
        <w:tc>
          <w:tcPr>
            <w:tcW w:w="1701" w:type="dxa"/>
          </w:tcPr>
          <w:p w:rsidR="00013BE5" w:rsidRPr="00E634D3" w:rsidRDefault="00553998" w:rsidP="00F23247">
            <w:pPr>
              <w:spacing w:before="120" w:after="120"/>
              <w:rPr>
                <w:i/>
                <w:sz w:val="20"/>
                <w:szCs w:val="20"/>
              </w:rPr>
            </w:pPr>
            <w:proofErr w:type="spellStart"/>
            <w:r>
              <w:t>Ib</w:t>
            </w:r>
            <w:proofErr w:type="spellEnd"/>
            <w:r>
              <w:t xml:space="preserve"> Fgr. 1</w:t>
            </w:r>
            <w:r w:rsidR="00E634D3">
              <w:br/>
              <w:t>B/L Fgr. 7</w:t>
            </w:r>
            <w:r>
              <w:br/>
            </w:r>
            <w:r w:rsidRPr="00E634D3">
              <w:rPr>
                <w:i/>
                <w:sz w:val="20"/>
                <w:szCs w:val="20"/>
              </w:rPr>
              <w:t>(</w:t>
            </w:r>
            <w:r w:rsidR="001127F0" w:rsidRPr="00E634D3">
              <w:rPr>
                <w:i/>
                <w:sz w:val="20"/>
                <w:szCs w:val="20"/>
              </w:rPr>
              <w:t xml:space="preserve">Ia </w:t>
            </w:r>
            <w:proofErr w:type="spellStart"/>
            <w:r w:rsidR="00E634D3" w:rsidRPr="00E634D3">
              <w:rPr>
                <w:i/>
                <w:sz w:val="20"/>
                <w:szCs w:val="20"/>
              </w:rPr>
              <w:t>Bew</w:t>
            </w:r>
            <w:proofErr w:type="spellEnd"/>
            <w:r w:rsidR="00E634D3">
              <w:rPr>
                <w:i/>
                <w:sz w:val="20"/>
                <w:szCs w:val="20"/>
              </w:rPr>
              <w:t>.</w:t>
            </w:r>
            <w:r w:rsidR="001127F0" w:rsidRPr="00E634D3">
              <w:rPr>
                <w:i/>
                <w:sz w:val="20"/>
                <w:szCs w:val="20"/>
              </w:rPr>
              <w:t>)</w:t>
            </w:r>
          </w:p>
          <w:p w:rsidR="00553998" w:rsidRPr="00A30E0C" w:rsidRDefault="00553998" w:rsidP="00E634D3">
            <w:pPr>
              <w:spacing w:before="120" w:after="120"/>
            </w:pPr>
            <w:proofErr w:type="spellStart"/>
            <w:r>
              <w:t>Ib</w:t>
            </w:r>
            <w:proofErr w:type="spellEnd"/>
            <w:r>
              <w:t xml:space="preserve"> Fgr. 13</w:t>
            </w:r>
            <w:r w:rsidR="00E634D3">
              <w:br/>
              <w:t>B/L Fgr. 19</w:t>
            </w:r>
            <w:r>
              <w:br/>
            </w:r>
            <w:r w:rsidRPr="00E634D3">
              <w:rPr>
                <w:i/>
              </w:rPr>
              <w:t xml:space="preserve">(Ia </w:t>
            </w:r>
            <w:proofErr w:type="spellStart"/>
            <w:r w:rsidR="00E634D3" w:rsidRPr="00E634D3">
              <w:rPr>
                <w:i/>
              </w:rPr>
              <w:t>Bew</w:t>
            </w:r>
            <w:proofErr w:type="spellEnd"/>
            <w:r w:rsidR="00E634D3" w:rsidRPr="00E634D3">
              <w:rPr>
                <w:i/>
              </w:rPr>
              <w:t>.</w:t>
            </w:r>
            <w:r w:rsidRPr="00E634D3">
              <w:rPr>
                <w:i/>
              </w:rPr>
              <w:t>)</w:t>
            </w:r>
          </w:p>
        </w:tc>
        <w:tc>
          <w:tcPr>
            <w:tcW w:w="1701" w:type="dxa"/>
          </w:tcPr>
          <w:p w:rsidR="00E00484" w:rsidRDefault="00553998" w:rsidP="00A35D39">
            <w:pPr>
              <w:spacing w:before="120" w:after="120"/>
            </w:pPr>
            <w:r>
              <w:t>EG 15</w:t>
            </w:r>
            <w:r w:rsidR="001127F0">
              <w:br/>
            </w:r>
          </w:p>
          <w:p w:rsidR="001127F0" w:rsidRPr="00A30E0C" w:rsidRDefault="001127F0" w:rsidP="00A35D39">
            <w:pPr>
              <w:spacing w:before="120" w:after="120"/>
            </w:pPr>
            <w:r>
              <w:t>EG 15</w:t>
            </w:r>
          </w:p>
        </w:tc>
        <w:tc>
          <w:tcPr>
            <w:tcW w:w="1559" w:type="dxa"/>
            <w:shd w:val="clear" w:color="auto" w:fill="auto"/>
          </w:tcPr>
          <w:p w:rsidR="0001508F" w:rsidRPr="004453B5" w:rsidRDefault="00553998" w:rsidP="006B591F">
            <w:pPr>
              <w:spacing w:before="120" w:after="120"/>
            </w:pPr>
            <w:r>
              <w:t>EG 15</w:t>
            </w:r>
          </w:p>
        </w:tc>
      </w:tr>
      <w:tr w:rsidR="00553998" w:rsidTr="00553998">
        <w:tc>
          <w:tcPr>
            <w:tcW w:w="9747" w:type="dxa"/>
            <w:gridSpan w:val="4"/>
            <w:shd w:val="clear" w:color="auto" w:fill="D9D9D9" w:themeFill="background1" w:themeFillShade="D9"/>
          </w:tcPr>
          <w:p w:rsidR="00553998" w:rsidRPr="00C57D48" w:rsidRDefault="00553998" w:rsidP="00553998">
            <w:pPr>
              <w:spacing w:before="120" w:after="120"/>
            </w:pPr>
            <w:r>
              <w:t>2.</w:t>
            </w:r>
            <w:r>
              <w:tab/>
              <w:t xml:space="preserve">Ärztinnen und Ärzte sowie Zahnärztinnen und Zahnärzte im Geltungsbereich des </w:t>
            </w:r>
            <w:r>
              <w:tab/>
              <w:t xml:space="preserve">Besonderen Teils Krankenhäuser (BT-K) </w:t>
            </w:r>
          </w:p>
        </w:tc>
      </w:tr>
      <w:tr w:rsidR="00553998" w:rsidTr="00196533">
        <w:tc>
          <w:tcPr>
            <w:tcW w:w="4786" w:type="dxa"/>
          </w:tcPr>
          <w:p w:rsidR="00553998" w:rsidRDefault="00553998" w:rsidP="00553998">
            <w:pPr>
              <w:spacing w:before="120" w:after="120"/>
            </w:pPr>
            <w:r>
              <w:t>Ärztinnen und Ärzte sowie Zahnärztinnen und Zahnärzte mit entsprechender Tätigkeit.</w:t>
            </w:r>
          </w:p>
        </w:tc>
        <w:tc>
          <w:tcPr>
            <w:tcW w:w="1701" w:type="dxa"/>
          </w:tcPr>
          <w:p w:rsidR="00553998" w:rsidRDefault="00553998" w:rsidP="00F23247">
            <w:pPr>
              <w:spacing w:before="120" w:after="120"/>
            </w:pPr>
          </w:p>
        </w:tc>
        <w:tc>
          <w:tcPr>
            <w:tcW w:w="1701" w:type="dxa"/>
          </w:tcPr>
          <w:p w:rsidR="00553998" w:rsidRDefault="00553998" w:rsidP="00E00484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553998" w:rsidRDefault="00553998" w:rsidP="00C2788B">
            <w:pPr>
              <w:spacing w:before="120" w:after="120"/>
            </w:pPr>
            <w:r>
              <w:t>EG I</w:t>
            </w:r>
            <w:r>
              <w:br/>
              <w:t>BT-K</w:t>
            </w:r>
          </w:p>
        </w:tc>
      </w:tr>
      <w:tr w:rsidR="00553998" w:rsidTr="00196533">
        <w:tc>
          <w:tcPr>
            <w:tcW w:w="4786" w:type="dxa"/>
          </w:tcPr>
          <w:p w:rsidR="00553998" w:rsidRDefault="00553998" w:rsidP="00553998">
            <w:pPr>
              <w:spacing w:before="120" w:after="120"/>
            </w:pPr>
            <w:r>
              <w:t>Fachärztinnen und Fachärzte sowie Fachzahnärztinnen und Fachzahnärzte mit entsprechender Tätigkeit.</w:t>
            </w:r>
          </w:p>
        </w:tc>
        <w:tc>
          <w:tcPr>
            <w:tcW w:w="1701" w:type="dxa"/>
          </w:tcPr>
          <w:p w:rsidR="00553998" w:rsidRDefault="00553998" w:rsidP="00F23247">
            <w:pPr>
              <w:spacing w:before="120" w:after="120"/>
            </w:pPr>
          </w:p>
        </w:tc>
        <w:tc>
          <w:tcPr>
            <w:tcW w:w="1701" w:type="dxa"/>
          </w:tcPr>
          <w:p w:rsidR="00553998" w:rsidRDefault="00553998" w:rsidP="00E00484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553998" w:rsidRDefault="00553998" w:rsidP="00553998">
            <w:pPr>
              <w:spacing w:before="120" w:after="120"/>
            </w:pPr>
            <w:r>
              <w:t>EG II</w:t>
            </w:r>
            <w:r>
              <w:br/>
              <w:t>BT-K</w:t>
            </w:r>
          </w:p>
        </w:tc>
      </w:tr>
    </w:tbl>
    <w:p w:rsidR="00A35D39" w:rsidRDefault="00A35D39" w:rsidP="00C57D48">
      <w:bookmarkStart w:id="0" w:name="_GoBack"/>
      <w:bookmarkEnd w:id="0"/>
    </w:p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87AED"/>
    <w:rsid w:val="000B4891"/>
    <w:rsid w:val="001127F0"/>
    <w:rsid w:val="00136548"/>
    <w:rsid w:val="00196533"/>
    <w:rsid w:val="00256218"/>
    <w:rsid w:val="003170D8"/>
    <w:rsid w:val="003E4B8B"/>
    <w:rsid w:val="004175F2"/>
    <w:rsid w:val="004453B5"/>
    <w:rsid w:val="00553998"/>
    <w:rsid w:val="005D197E"/>
    <w:rsid w:val="00665954"/>
    <w:rsid w:val="00670D0B"/>
    <w:rsid w:val="006B591F"/>
    <w:rsid w:val="0071573D"/>
    <w:rsid w:val="00735B2A"/>
    <w:rsid w:val="0078025D"/>
    <w:rsid w:val="00782911"/>
    <w:rsid w:val="007B23EB"/>
    <w:rsid w:val="00812D1B"/>
    <w:rsid w:val="0081598C"/>
    <w:rsid w:val="008330F7"/>
    <w:rsid w:val="009A7EC0"/>
    <w:rsid w:val="009B790A"/>
    <w:rsid w:val="00A30E0C"/>
    <w:rsid w:val="00A35D39"/>
    <w:rsid w:val="00A4425D"/>
    <w:rsid w:val="00AE00BF"/>
    <w:rsid w:val="00B65B9B"/>
    <w:rsid w:val="00C27548"/>
    <w:rsid w:val="00C2788B"/>
    <w:rsid w:val="00C57D48"/>
    <w:rsid w:val="00CD48A0"/>
    <w:rsid w:val="00CE31B9"/>
    <w:rsid w:val="00DA46EA"/>
    <w:rsid w:val="00DC170B"/>
    <w:rsid w:val="00E00484"/>
    <w:rsid w:val="00E240DD"/>
    <w:rsid w:val="00E41A97"/>
    <w:rsid w:val="00E634D3"/>
    <w:rsid w:val="00E96772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63C4C-A2B1-4036-B1E9-F250784A7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98C4B233.dotm</Template>
  <TotalTime>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2016-10-14T11:14:00Z</dcterms:created>
  <dcterms:modified xsi:type="dcterms:W3CDTF">2016-10-14T11:14:00Z</dcterms:modified>
</cp:coreProperties>
</file>